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D5" w:rsidRPr="00BA501B" w:rsidRDefault="00F54FD5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54FD5" w:rsidRPr="00BA501B" w:rsidRDefault="00F54FD5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54FD5" w:rsidRPr="00BA501B" w:rsidRDefault="00F54FD5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54FD5" w:rsidRPr="00BA501B" w:rsidRDefault="00F54FD5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31.10.2023 </w:t>
      </w:r>
      <w:r w:rsidRPr="00BA501B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226</w:t>
      </w:r>
    </w:p>
    <w:p w:rsidR="00F54FD5" w:rsidRDefault="00F54FD5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>г. Унеча, Брянской области</w:t>
      </w:r>
    </w:p>
    <w:p w:rsidR="00F54FD5" w:rsidRPr="00F36058" w:rsidRDefault="00F54FD5" w:rsidP="00F36058">
      <w:pPr>
        <w:spacing w:after="0"/>
        <w:rPr>
          <w:sz w:val="10"/>
          <w:szCs w:val="10"/>
        </w:rPr>
      </w:pPr>
    </w:p>
    <w:p w:rsidR="00F54FD5" w:rsidRDefault="00F54FD5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F54FD5" w:rsidRDefault="00F54FD5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54FD5" w:rsidRDefault="00F54FD5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74</w:t>
      </w:r>
    </w:p>
    <w:p w:rsidR="00F54FD5" w:rsidRPr="00BA501B" w:rsidRDefault="00F54FD5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F54FD5" w:rsidRPr="00BA501B" w:rsidRDefault="00F54FD5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F54FD5" w:rsidRPr="00BA501B" w:rsidRDefault="00F54FD5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F54FD5" w:rsidRDefault="00F54FD5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 w:rsidRPr="00A50EA2">
        <w:rPr>
          <w:rFonts w:ascii="Times New Roman" w:hAnsi="Times New Roman" w:cs="Times New Roman"/>
          <w:sz w:val="24"/>
          <w:szCs w:val="24"/>
        </w:rPr>
        <w:t xml:space="preserve">Внести в Приложение № 1 </w:t>
      </w:r>
      <w:r>
        <w:rPr>
          <w:rFonts w:ascii="Times New Roman" w:hAnsi="Times New Roman" w:cs="Times New Roman"/>
          <w:sz w:val="24"/>
          <w:szCs w:val="24"/>
        </w:rPr>
        <w:t>к постановлению администрации Унечского района от 14.04.2021г. № 74 «О 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района» (в редакции постановления от 16.09.2021 № 246) следующие изменения:</w:t>
      </w:r>
    </w:p>
    <w:p w:rsidR="00F54FD5" w:rsidRDefault="00F54FD5" w:rsidP="00D33D81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Вывести из состава </w:t>
      </w:r>
      <w:r w:rsidRPr="00D33D81">
        <w:rPr>
          <w:rFonts w:ascii="Times New Roman" w:hAnsi="Times New Roman" w:cs="Times New Roman"/>
          <w:sz w:val="24"/>
          <w:szCs w:val="24"/>
        </w:rPr>
        <w:t>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Пилипушко Елену Ивановну, Макарову Зинаиду Яковлевну, Снегиреву Елену Николаевну, Шкроб Людмилу Григорьевну, Сетунову Татьяну Федоровну.</w:t>
      </w:r>
    </w:p>
    <w:p w:rsidR="00F54FD5" w:rsidRDefault="00F54FD5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Ввести в состав </w:t>
      </w:r>
      <w:r w:rsidRPr="00D33D81">
        <w:rPr>
          <w:rFonts w:ascii="Times New Roman" w:hAnsi="Times New Roman" w:cs="Times New Roman"/>
          <w:sz w:val="24"/>
          <w:szCs w:val="24"/>
        </w:rPr>
        <w:t>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в качестве секретаря комиссии – ведущего инспектора сектора экономического анализа и прогнозирования Коротя Наталью Михайловну.</w:t>
      </w:r>
    </w:p>
    <w:p w:rsidR="00F54FD5" w:rsidRDefault="00F54FD5" w:rsidP="003C46E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Ввести в </w:t>
      </w:r>
      <w:r w:rsidRPr="003C46E9">
        <w:rPr>
          <w:rFonts w:ascii="Times New Roman" w:hAnsi="Times New Roman" w:cs="Times New Roman"/>
          <w:sz w:val="24"/>
          <w:szCs w:val="24"/>
        </w:rPr>
        <w:t>состав 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E4E">
        <w:rPr>
          <w:rFonts w:ascii="Times New Roman" w:hAnsi="Times New Roman" w:cs="Times New Roman"/>
          <w:sz w:val="24"/>
          <w:szCs w:val="24"/>
        </w:rPr>
        <w:t>в качестве членов комиссии следующих лиц:</w:t>
      </w:r>
    </w:p>
    <w:p w:rsidR="00F54FD5" w:rsidRDefault="00F54FD5" w:rsidP="003C46E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Сетунова Андрея Николаевича, начальника МО МВД России «Унечский» (по согласованию);</w:t>
      </w:r>
    </w:p>
    <w:p w:rsidR="00F54FD5" w:rsidRDefault="00F54FD5" w:rsidP="003C46E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3BD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Кожемяко Наталью Васильевну</w:t>
      </w:r>
      <w:r w:rsidRPr="00633BD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УФНС России по Брянской области</w:t>
      </w:r>
      <w:r w:rsidRPr="00633BD8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F54FD5" w:rsidRDefault="00F54FD5" w:rsidP="003C46E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88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Гоманкову Людмилу Владимировну</w:t>
      </w:r>
      <w:r w:rsidRPr="00A9288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главного специалиста – эксперта отдела персонифицированного учета и администрирования страховых взносов №3 Управления персонифицированного учета и администрирования страховых взносов ОСФР по Брянской области</w:t>
      </w:r>
      <w:r w:rsidRPr="00A92880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F54FD5" w:rsidRDefault="00F54FD5" w:rsidP="003C46E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Доронину Наталью Петровну, главного специалиста сектора доходов и отраслевого финансирования Финансового управления администрации Унечского района в качестве члена комиссии.</w:t>
      </w:r>
    </w:p>
    <w:p w:rsidR="00F54FD5" w:rsidRDefault="00F54FD5" w:rsidP="00DB651E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Наименование должности члена </w:t>
      </w:r>
      <w:r w:rsidRPr="00042421">
        <w:rPr>
          <w:rFonts w:ascii="Times New Roman" w:hAnsi="Times New Roman" w:cs="Times New Roman"/>
          <w:sz w:val="24"/>
          <w:szCs w:val="24"/>
        </w:rPr>
        <w:t xml:space="preserve">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 </w:t>
      </w:r>
      <w:r>
        <w:rPr>
          <w:rFonts w:ascii="Times New Roman" w:hAnsi="Times New Roman" w:cs="Times New Roman"/>
          <w:sz w:val="24"/>
          <w:szCs w:val="24"/>
        </w:rPr>
        <w:t>Наумчик Ирины Николаевны читать: «начальник Унечского районного отдела судебных приставов УФССП по Брянской области».</w:t>
      </w:r>
    </w:p>
    <w:p w:rsidR="00F54FD5" w:rsidRDefault="00F54FD5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D81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F54FD5" w:rsidRDefault="00F54FD5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FD5" w:rsidRPr="00BA501B" w:rsidRDefault="00F54FD5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FD5" w:rsidRDefault="00F54FD5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А.М. Кусков</w:t>
      </w:r>
    </w:p>
    <w:p w:rsidR="00F54FD5" w:rsidRDefault="00F54FD5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FD5" w:rsidRDefault="00F54FD5" w:rsidP="00B11157">
      <w:pPr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54FD5" w:rsidSect="00934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42421"/>
    <w:rsid w:val="000467EA"/>
    <w:rsid w:val="000B0368"/>
    <w:rsid w:val="001516C8"/>
    <w:rsid w:val="00156AD6"/>
    <w:rsid w:val="0019235F"/>
    <w:rsid w:val="00193C99"/>
    <w:rsid w:val="00194B89"/>
    <w:rsid w:val="002B4BC7"/>
    <w:rsid w:val="002C2377"/>
    <w:rsid w:val="002C652A"/>
    <w:rsid w:val="0033743E"/>
    <w:rsid w:val="003C46E9"/>
    <w:rsid w:val="00407D3F"/>
    <w:rsid w:val="004131A4"/>
    <w:rsid w:val="0043022F"/>
    <w:rsid w:val="0045615D"/>
    <w:rsid w:val="004B5281"/>
    <w:rsid w:val="00526019"/>
    <w:rsid w:val="00545EFA"/>
    <w:rsid w:val="00593325"/>
    <w:rsid w:val="00633BD8"/>
    <w:rsid w:val="00647F5A"/>
    <w:rsid w:val="0067571E"/>
    <w:rsid w:val="00687C2C"/>
    <w:rsid w:val="00697E96"/>
    <w:rsid w:val="006A46A4"/>
    <w:rsid w:val="006E398E"/>
    <w:rsid w:val="00754589"/>
    <w:rsid w:val="00756AA8"/>
    <w:rsid w:val="00780B36"/>
    <w:rsid w:val="00806D10"/>
    <w:rsid w:val="00810398"/>
    <w:rsid w:val="00811F29"/>
    <w:rsid w:val="00817813"/>
    <w:rsid w:val="00822658"/>
    <w:rsid w:val="00827CB3"/>
    <w:rsid w:val="008B005A"/>
    <w:rsid w:val="008C3987"/>
    <w:rsid w:val="008D3598"/>
    <w:rsid w:val="008E1035"/>
    <w:rsid w:val="008F7463"/>
    <w:rsid w:val="00911316"/>
    <w:rsid w:val="0093459A"/>
    <w:rsid w:val="00940D71"/>
    <w:rsid w:val="00955F05"/>
    <w:rsid w:val="009816AE"/>
    <w:rsid w:val="009B6527"/>
    <w:rsid w:val="009F7997"/>
    <w:rsid w:val="00A17896"/>
    <w:rsid w:val="00A4724F"/>
    <w:rsid w:val="00A50EA2"/>
    <w:rsid w:val="00A516B7"/>
    <w:rsid w:val="00A92880"/>
    <w:rsid w:val="00A9294D"/>
    <w:rsid w:val="00B11157"/>
    <w:rsid w:val="00B1142C"/>
    <w:rsid w:val="00B43491"/>
    <w:rsid w:val="00B56DFF"/>
    <w:rsid w:val="00B7083B"/>
    <w:rsid w:val="00BA501B"/>
    <w:rsid w:val="00BD3331"/>
    <w:rsid w:val="00CB1A4E"/>
    <w:rsid w:val="00CB2D32"/>
    <w:rsid w:val="00CC1D03"/>
    <w:rsid w:val="00D05E4E"/>
    <w:rsid w:val="00D33D81"/>
    <w:rsid w:val="00D34E2C"/>
    <w:rsid w:val="00D60EE2"/>
    <w:rsid w:val="00D7343D"/>
    <w:rsid w:val="00D77ED5"/>
    <w:rsid w:val="00D907AE"/>
    <w:rsid w:val="00D9591A"/>
    <w:rsid w:val="00D9599F"/>
    <w:rsid w:val="00DA1C12"/>
    <w:rsid w:val="00DA23E1"/>
    <w:rsid w:val="00DB651E"/>
    <w:rsid w:val="00DC01B5"/>
    <w:rsid w:val="00DE6F1E"/>
    <w:rsid w:val="00DF25EE"/>
    <w:rsid w:val="00DF2AE0"/>
    <w:rsid w:val="00E269DF"/>
    <w:rsid w:val="00E7775A"/>
    <w:rsid w:val="00EB53A1"/>
    <w:rsid w:val="00ED0DE5"/>
    <w:rsid w:val="00EF4E4A"/>
    <w:rsid w:val="00F36058"/>
    <w:rsid w:val="00F51EA9"/>
    <w:rsid w:val="00F54FD5"/>
    <w:rsid w:val="00F75795"/>
    <w:rsid w:val="00F935C0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59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932</TotalTime>
  <Pages>2</Pages>
  <Words>501</Words>
  <Characters>2857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65</cp:revision>
  <cp:lastPrinted>2023-09-15T12:51:00Z</cp:lastPrinted>
  <dcterms:created xsi:type="dcterms:W3CDTF">2023-06-13T07:42:00Z</dcterms:created>
  <dcterms:modified xsi:type="dcterms:W3CDTF">2023-11-07T15:17:00Z</dcterms:modified>
</cp:coreProperties>
</file>